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9E867" w14:textId="77777777" w:rsidR="00447ECF" w:rsidRDefault="00447ECF" w:rsidP="00447E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ROGERSON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66159467" w14:textId="77777777" w:rsidR="00447ECF" w:rsidRDefault="00447ECF" w:rsidP="00447E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Wensleydale. Husbandman.</w:t>
      </w:r>
    </w:p>
    <w:p w14:paraId="64EB1D37" w14:textId="77777777" w:rsidR="00447ECF" w:rsidRDefault="00447ECF" w:rsidP="00447ECF">
      <w:pPr>
        <w:pStyle w:val="NoSpacing"/>
        <w:rPr>
          <w:rFonts w:cs="Times New Roman"/>
          <w:szCs w:val="24"/>
        </w:rPr>
      </w:pPr>
    </w:p>
    <w:p w14:paraId="2ACCB31B" w14:textId="77777777" w:rsidR="00447ECF" w:rsidRDefault="00447ECF" w:rsidP="00447ECF">
      <w:pPr>
        <w:pStyle w:val="NoSpacing"/>
        <w:rPr>
          <w:rFonts w:cs="Times New Roman"/>
          <w:szCs w:val="24"/>
        </w:rPr>
      </w:pPr>
    </w:p>
    <w:p w14:paraId="09FFCA69" w14:textId="77777777" w:rsidR="00447ECF" w:rsidRDefault="00447ECF" w:rsidP="00447E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1415</w:t>
      </w:r>
      <w:r>
        <w:rPr>
          <w:rFonts w:cs="Times New Roman"/>
          <w:szCs w:val="24"/>
        </w:rPr>
        <w:tab/>
        <w:t>Ralph Neville, 1</w:t>
      </w:r>
      <w:r w:rsidRPr="00453768">
        <w:rPr>
          <w:rFonts w:cs="Times New Roman"/>
          <w:szCs w:val="24"/>
          <w:vertAlign w:val="superscript"/>
        </w:rPr>
        <w:t>st</w:t>
      </w:r>
      <w:r>
        <w:rPr>
          <w:rFonts w:cs="Times New Roman"/>
          <w:szCs w:val="24"/>
        </w:rPr>
        <w:t xml:space="preserve"> Earl of Westmoreland(q.v.), brought a plaint of </w:t>
      </w:r>
      <w:proofErr w:type="gramStart"/>
      <w:r>
        <w:rPr>
          <w:rFonts w:cs="Times New Roman"/>
          <w:szCs w:val="24"/>
        </w:rPr>
        <w:t>debt</w:t>
      </w:r>
      <w:proofErr w:type="gramEnd"/>
    </w:p>
    <w:p w14:paraId="3504C914" w14:textId="77777777" w:rsidR="00447ECF" w:rsidRDefault="00447ECF" w:rsidP="00447E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him.</w:t>
      </w:r>
    </w:p>
    <w:p w14:paraId="13A2E12E" w14:textId="77777777" w:rsidR="00447ECF" w:rsidRDefault="00447ECF" w:rsidP="00447E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B1E5C">
          <w:rPr>
            <w:rStyle w:val="Hyperlink"/>
            <w:rFonts w:cs="Times New Roman"/>
            <w:szCs w:val="24"/>
          </w:rPr>
          <w:t>https://waalt.uh.edu/index.php/CP40/618:_K-Z</w:t>
        </w:r>
      </w:hyperlink>
      <w:r>
        <w:rPr>
          <w:rFonts w:cs="Times New Roman"/>
          <w:szCs w:val="24"/>
        </w:rPr>
        <w:t xml:space="preserve"> )</w:t>
      </w:r>
    </w:p>
    <w:p w14:paraId="6AA55E2D" w14:textId="77777777" w:rsidR="00447ECF" w:rsidRDefault="00447ECF" w:rsidP="00447ECF">
      <w:pPr>
        <w:pStyle w:val="NoSpacing"/>
        <w:rPr>
          <w:rFonts w:cs="Times New Roman"/>
          <w:szCs w:val="24"/>
        </w:rPr>
      </w:pPr>
    </w:p>
    <w:p w14:paraId="651AD497" w14:textId="77777777" w:rsidR="00447ECF" w:rsidRDefault="00447ECF" w:rsidP="00447ECF">
      <w:pPr>
        <w:pStyle w:val="NoSpacing"/>
        <w:rPr>
          <w:rFonts w:cs="Times New Roman"/>
          <w:szCs w:val="24"/>
        </w:rPr>
      </w:pPr>
    </w:p>
    <w:p w14:paraId="515A8271" w14:textId="77777777" w:rsidR="00447ECF" w:rsidRDefault="00447ECF" w:rsidP="00447E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June 2023</w:t>
      </w:r>
    </w:p>
    <w:p w14:paraId="689417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59DB4" w14:textId="77777777" w:rsidR="00447ECF" w:rsidRDefault="00447ECF" w:rsidP="009139A6">
      <w:r>
        <w:separator/>
      </w:r>
    </w:p>
  </w:endnote>
  <w:endnote w:type="continuationSeparator" w:id="0">
    <w:p w14:paraId="5377AF07" w14:textId="77777777" w:rsidR="00447ECF" w:rsidRDefault="00447E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106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1F27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6E6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BAF37" w14:textId="77777777" w:rsidR="00447ECF" w:rsidRDefault="00447ECF" w:rsidP="009139A6">
      <w:r>
        <w:separator/>
      </w:r>
    </w:p>
  </w:footnote>
  <w:footnote w:type="continuationSeparator" w:id="0">
    <w:p w14:paraId="6F3621A1" w14:textId="77777777" w:rsidR="00447ECF" w:rsidRDefault="00447E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E5A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74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609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ECF"/>
    <w:rsid w:val="000666E0"/>
    <w:rsid w:val="002510B7"/>
    <w:rsid w:val="00447EC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81827"/>
  <w15:chartTrackingRefBased/>
  <w15:docId w15:val="{44DCCCC1-F1DC-4B0F-9C02-1DF83E001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47E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2023-06-06T08:20:00Z</dcterms:created>
  <dcterms:modified xsi:type="dcterms:W3CDTF">2023-06-06T08:20:00Z</dcterms:modified>
</cp:coreProperties>
</file>